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49" w:rsidRDefault="00121749" w:rsidP="004B4CE8">
      <w:pPr>
        <w:pStyle w:val="Heading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</w:p>
    <w:p w:rsidR="00121749" w:rsidRDefault="00121749" w:rsidP="004C327B">
      <w:pPr>
        <w:jc w:val="center"/>
        <w:rPr>
          <w:b/>
          <w:sz w:val="36"/>
          <w:szCs w:val="36"/>
        </w:rPr>
      </w:pPr>
      <w:r w:rsidRPr="008C1C2D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5pt;height:65.25pt;visibility:visible">
            <v:imagedata r:id="rId7" o:title=""/>
          </v:shape>
        </w:pict>
      </w:r>
    </w:p>
    <w:p w:rsidR="00121749" w:rsidRDefault="00121749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121749" w:rsidRDefault="00121749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121749" w:rsidRDefault="00121749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121749" w:rsidRDefault="00121749" w:rsidP="004C327B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121749" w:rsidRDefault="00121749" w:rsidP="004C327B">
      <w:pPr>
        <w:jc w:val="center"/>
        <w:rPr>
          <w:sz w:val="36"/>
          <w:szCs w:val="36"/>
        </w:rPr>
      </w:pPr>
    </w:p>
    <w:p w:rsidR="00121749" w:rsidRDefault="00121749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121749" w:rsidRPr="00A36FE8" w:rsidRDefault="00121749" w:rsidP="004C327B">
      <w:pPr>
        <w:rPr>
          <w:sz w:val="28"/>
          <w:szCs w:val="28"/>
        </w:rPr>
      </w:pPr>
    </w:p>
    <w:p w:rsidR="00121749" w:rsidRDefault="0012174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30.05.2017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999-ра</w:t>
      </w:r>
    </w:p>
    <w:p w:rsidR="00121749" w:rsidRDefault="0012174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21749" w:rsidRDefault="0012174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121749" w:rsidRPr="00A36FE8" w:rsidRDefault="0012174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квартал</w:t>
      </w:r>
      <w:r w:rsidRPr="00A36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2017 года</w:t>
      </w:r>
    </w:p>
    <w:p w:rsidR="00121749" w:rsidRPr="00A36FE8" w:rsidRDefault="00121749" w:rsidP="004C327B">
      <w:pPr>
        <w:jc w:val="both"/>
        <w:rPr>
          <w:sz w:val="28"/>
          <w:szCs w:val="28"/>
        </w:rPr>
      </w:pPr>
    </w:p>
    <w:p w:rsidR="00121749" w:rsidRPr="00A36FE8" w:rsidRDefault="00121749" w:rsidP="004C327B">
      <w:pPr>
        <w:jc w:val="both"/>
        <w:rPr>
          <w:sz w:val="28"/>
          <w:szCs w:val="28"/>
        </w:rPr>
      </w:pPr>
    </w:p>
    <w:p w:rsidR="00121749" w:rsidRPr="00A36FE8" w:rsidRDefault="00121749" w:rsidP="004C327B">
      <w:pPr>
        <w:jc w:val="both"/>
        <w:rPr>
          <w:sz w:val="28"/>
          <w:szCs w:val="28"/>
        </w:rPr>
      </w:pPr>
    </w:p>
    <w:p w:rsidR="00121749" w:rsidRPr="004C327B" w:rsidRDefault="00121749" w:rsidP="004C327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121749" w:rsidRDefault="00121749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21749" w:rsidRDefault="00121749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21749" w:rsidRPr="004C327B" w:rsidRDefault="00121749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21749" w:rsidRPr="004C327B" w:rsidRDefault="0012174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121749" w:rsidRDefault="0012174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муниципального образования городской округ город Пыть-Ях за </w:t>
      </w:r>
      <w:r>
        <w:rPr>
          <w:rFonts w:ascii="Times New Roman" w:hAnsi="Times New Roman" w:cs="Times New Roman"/>
          <w:sz w:val="28"/>
          <w:szCs w:val="28"/>
        </w:rPr>
        <w:t>1 квартал</w:t>
      </w:r>
      <w:r w:rsidRPr="004C327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21749" w:rsidRDefault="0012174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по доходам в сумме </w:t>
      </w:r>
      <w:r>
        <w:rPr>
          <w:rFonts w:ascii="Times New Roman" w:hAnsi="Times New Roman" w:cs="Times New Roman"/>
          <w:sz w:val="28"/>
          <w:szCs w:val="28"/>
        </w:rPr>
        <w:t>481 334 143,33 рублей;</w:t>
      </w:r>
    </w:p>
    <w:p w:rsidR="00121749" w:rsidRDefault="0012174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в сумме </w:t>
      </w:r>
      <w:r>
        <w:rPr>
          <w:rFonts w:ascii="Times New Roman" w:hAnsi="Times New Roman" w:cs="Times New Roman"/>
          <w:sz w:val="28"/>
          <w:szCs w:val="28"/>
        </w:rPr>
        <w:t>488 439 268,19</w:t>
      </w:r>
      <w:r w:rsidRPr="004C327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21749" w:rsidRPr="004C327B" w:rsidRDefault="0012174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 xml:space="preserve">фицит бюджет в сумме </w:t>
      </w:r>
      <w:r>
        <w:rPr>
          <w:rFonts w:ascii="Times New Roman" w:hAnsi="Times New Roman" w:cs="Times New Roman"/>
          <w:sz w:val="28"/>
          <w:szCs w:val="28"/>
        </w:rPr>
        <w:t>7 105 124,86</w:t>
      </w:r>
      <w:r w:rsidRPr="004C327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121749" w:rsidRPr="004C327B" w:rsidRDefault="00121749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>
        <w:rPr>
          <w:rFonts w:ascii="Times New Roman" w:hAnsi="Times New Roman" w:cs="Times New Roman"/>
          <w:sz w:val="28"/>
          <w:szCs w:val="28"/>
        </w:rPr>
        <w:t>1 квартал</w:t>
      </w:r>
      <w:r w:rsidRPr="004C327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121749" w:rsidRPr="00CD083E" w:rsidRDefault="00121749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 xml:space="preserve">по доходам бюджета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121749" w:rsidRPr="004C327B" w:rsidRDefault="00121749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121749" w:rsidRDefault="00121749" w:rsidP="007C66E8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121749" w:rsidRPr="004C327B" w:rsidRDefault="00121749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121749" w:rsidRPr="004C327B" w:rsidRDefault="00121749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121749" w:rsidRPr="004C327B" w:rsidRDefault="00121749" w:rsidP="005B757D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</w:t>
      </w:r>
      <w:bookmarkStart w:id="0" w:name="_GoBack"/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4C327B">
        <w:rPr>
          <w:rFonts w:ascii="Times New Roman" w:hAnsi="Times New Roman" w:cs="Times New Roman"/>
          <w:sz w:val="28"/>
          <w:szCs w:val="28"/>
        </w:rPr>
        <w:t>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121749" w:rsidRPr="00123852" w:rsidRDefault="00121749" w:rsidP="001330A8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муниципального образования городской округ город Пыть-Ях за </w:t>
      </w:r>
      <w:r>
        <w:rPr>
          <w:rFonts w:ascii="Times New Roman" w:hAnsi="Times New Roman" w:cs="Times New Roman"/>
          <w:sz w:val="28"/>
          <w:szCs w:val="28"/>
        </w:rPr>
        <w:t>1 квартал</w:t>
      </w:r>
      <w:r w:rsidRPr="0012385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121749" w:rsidRPr="005B757D" w:rsidRDefault="00121749" w:rsidP="005B757D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B757D">
        <w:rPr>
          <w:rFonts w:ascii="Times New Roman" w:hAnsi="Times New Roman" w:cs="Times New Roman"/>
          <w:sz w:val="28"/>
          <w:szCs w:val="28"/>
        </w:rPr>
        <w:t>Стефогло В.В.</w:t>
      </w:r>
    </w:p>
    <w:p w:rsidR="00121749" w:rsidRPr="004C327B" w:rsidRDefault="00121749" w:rsidP="004C327B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21749" w:rsidRPr="004C327B" w:rsidRDefault="00121749" w:rsidP="004C327B">
      <w:pPr>
        <w:jc w:val="both"/>
        <w:rPr>
          <w:sz w:val="28"/>
          <w:szCs w:val="28"/>
        </w:rPr>
      </w:pPr>
    </w:p>
    <w:p w:rsidR="00121749" w:rsidRPr="004C327B" w:rsidRDefault="00121749" w:rsidP="004C327B">
      <w:pPr>
        <w:jc w:val="both"/>
        <w:rPr>
          <w:sz w:val="28"/>
          <w:szCs w:val="28"/>
        </w:rPr>
      </w:pPr>
    </w:p>
    <w:p w:rsidR="00121749" w:rsidRDefault="00121749" w:rsidP="005D6FAA">
      <w:pPr>
        <w:pStyle w:val="Footer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05B05">
        <w:rPr>
          <w:sz w:val="28"/>
          <w:szCs w:val="28"/>
        </w:rPr>
        <w:t xml:space="preserve"> города Пыть-Яха</w:t>
      </w:r>
      <w:r w:rsidRPr="00005B0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О.Л. Ковалевский</w:t>
      </w:r>
      <w:r>
        <w:rPr>
          <w:sz w:val="28"/>
          <w:szCs w:val="28"/>
        </w:rPr>
        <w:br/>
      </w:r>
    </w:p>
    <w:sectPr w:rsidR="00121749" w:rsidSect="00D30263">
      <w:headerReference w:type="even" r:id="rId8"/>
      <w:headerReference w:type="default" r:id="rId9"/>
      <w:footerReference w:type="even" r:id="rId10"/>
      <w:pgSz w:w="11906" w:h="16838" w:code="9"/>
      <w:pgMar w:top="1134" w:right="567" w:bottom="1134" w:left="1701" w:header="561" w:footer="561" w:gutter="289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749" w:rsidRDefault="00121749">
      <w:r>
        <w:separator/>
      </w:r>
    </w:p>
  </w:endnote>
  <w:endnote w:type="continuationSeparator" w:id="0">
    <w:p w:rsidR="00121749" w:rsidRDefault="00121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49" w:rsidRDefault="00121749" w:rsidP="002C4BC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749" w:rsidRDefault="001217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749" w:rsidRDefault="00121749">
      <w:r>
        <w:separator/>
      </w:r>
    </w:p>
  </w:footnote>
  <w:footnote w:type="continuationSeparator" w:id="0">
    <w:p w:rsidR="00121749" w:rsidRDefault="00121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49" w:rsidRDefault="00121749" w:rsidP="002C4B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749" w:rsidRDefault="001217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49" w:rsidRDefault="00121749" w:rsidP="002C4B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21749" w:rsidRDefault="001217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3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CE8"/>
    <w:rsid w:val="00005B05"/>
    <w:rsid w:val="00012761"/>
    <w:rsid w:val="00037715"/>
    <w:rsid w:val="000528B7"/>
    <w:rsid w:val="000615DD"/>
    <w:rsid w:val="00063E4C"/>
    <w:rsid w:val="0009127C"/>
    <w:rsid w:val="000A131C"/>
    <w:rsid w:val="000E4490"/>
    <w:rsid w:val="000E6F86"/>
    <w:rsid w:val="000F2D6B"/>
    <w:rsid w:val="000F5D47"/>
    <w:rsid w:val="00116467"/>
    <w:rsid w:val="00121749"/>
    <w:rsid w:val="00123852"/>
    <w:rsid w:val="001265E7"/>
    <w:rsid w:val="001310B0"/>
    <w:rsid w:val="001330A8"/>
    <w:rsid w:val="00137B85"/>
    <w:rsid w:val="001952D6"/>
    <w:rsid w:val="001B286D"/>
    <w:rsid w:val="001C4C75"/>
    <w:rsid w:val="001D794D"/>
    <w:rsid w:val="001F6730"/>
    <w:rsid w:val="001F7462"/>
    <w:rsid w:val="00201AAF"/>
    <w:rsid w:val="002253F5"/>
    <w:rsid w:val="00257F36"/>
    <w:rsid w:val="002B4060"/>
    <w:rsid w:val="002B4209"/>
    <w:rsid w:val="002C15A5"/>
    <w:rsid w:val="002C4BC9"/>
    <w:rsid w:val="002E410A"/>
    <w:rsid w:val="002E5FFD"/>
    <w:rsid w:val="002F6088"/>
    <w:rsid w:val="002F7251"/>
    <w:rsid w:val="002F7EA8"/>
    <w:rsid w:val="003008B6"/>
    <w:rsid w:val="00344826"/>
    <w:rsid w:val="003C59AF"/>
    <w:rsid w:val="003C6BE9"/>
    <w:rsid w:val="00435826"/>
    <w:rsid w:val="00457564"/>
    <w:rsid w:val="00481B18"/>
    <w:rsid w:val="004B4CE8"/>
    <w:rsid w:val="004C0BF1"/>
    <w:rsid w:val="004C327B"/>
    <w:rsid w:val="004F4D06"/>
    <w:rsid w:val="004F6F11"/>
    <w:rsid w:val="00542162"/>
    <w:rsid w:val="00545ED1"/>
    <w:rsid w:val="00553E9E"/>
    <w:rsid w:val="0056384F"/>
    <w:rsid w:val="00563BD9"/>
    <w:rsid w:val="005748C9"/>
    <w:rsid w:val="00593AF0"/>
    <w:rsid w:val="00596C9B"/>
    <w:rsid w:val="005A0DE9"/>
    <w:rsid w:val="005B757D"/>
    <w:rsid w:val="005D4073"/>
    <w:rsid w:val="005D6FAA"/>
    <w:rsid w:val="005F15CD"/>
    <w:rsid w:val="0063078F"/>
    <w:rsid w:val="0064036A"/>
    <w:rsid w:val="006660AA"/>
    <w:rsid w:val="006C3B55"/>
    <w:rsid w:val="006D11CB"/>
    <w:rsid w:val="006E570B"/>
    <w:rsid w:val="00700F52"/>
    <w:rsid w:val="007272D9"/>
    <w:rsid w:val="00733B5A"/>
    <w:rsid w:val="00770594"/>
    <w:rsid w:val="00770F26"/>
    <w:rsid w:val="007716EF"/>
    <w:rsid w:val="00795A28"/>
    <w:rsid w:val="007A0E6D"/>
    <w:rsid w:val="007A4F06"/>
    <w:rsid w:val="007C66E8"/>
    <w:rsid w:val="007D58A1"/>
    <w:rsid w:val="007F11C7"/>
    <w:rsid w:val="0083063F"/>
    <w:rsid w:val="0088376F"/>
    <w:rsid w:val="008943EE"/>
    <w:rsid w:val="008A5142"/>
    <w:rsid w:val="008B1797"/>
    <w:rsid w:val="008C1C2D"/>
    <w:rsid w:val="008C2340"/>
    <w:rsid w:val="008C42E5"/>
    <w:rsid w:val="008E05C6"/>
    <w:rsid w:val="00913BCD"/>
    <w:rsid w:val="009314A6"/>
    <w:rsid w:val="00943C11"/>
    <w:rsid w:val="00983C2B"/>
    <w:rsid w:val="00992AD0"/>
    <w:rsid w:val="009A0D4D"/>
    <w:rsid w:val="009B0643"/>
    <w:rsid w:val="009B1B2E"/>
    <w:rsid w:val="009B44E9"/>
    <w:rsid w:val="009D29CB"/>
    <w:rsid w:val="009D6A44"/>
    <w:rsid w:val="009F5B83"/>
    <w:rsid w:val="009F6094"/>
    <w:rsid w:val="00A0744E"/>
    <w:rsid w:val="00A1756C"/>
    <w:rsid w:val="00A36FE8"/>
    <w:rsid w:val="00A45942"/>
    <w:rsid w:val="00A56E18"/>
    <w:rsid w:val="00A66847"/>
    <w:rsid w:val="00AC7A56"/>
    <w:rsid w:val="00B02E27"/>
    <w:rsid w:val="00B12ACC"/>
    <w:rsid w:val="00B20139"/>
    <w:rsid w:val="00B25A0A"/>
    <w:rsid w:val="00B430B1"/>
    <w:rsid w:val="00B60A23"/>
    <w:rsid w:val="00BB10AF"/>
    <w:rsid w:val="00BB3538"/>
    <w:rsid w:val="00BB5885"/>
    <w:rsid w:val="00BC52CF"/>
    <w:rsid w:val="00BE7D04"/>
    <w:rsid w:val="00BF3579"/>
    <w:rsid w:val="00C42815"/>
    <w:rsid w:val="00C51635"/>
    <w:rsid w:val="00C62F06"/>
    <w:rsid w:val="00C97AB8"/>
    <w:rsid w:val="00CB0E6B"/>
    <w:rsid w:val="00CB71AC"/>
    <w:rsid w:val="00CC0E69"/>
    <w:rsid w:val="00CD083E"/>
    <w:rsid w:val="00CF77AC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172AD"/>
    <w:rsid w:val="00E24F6E"/>
    <w:rsid w:val="00E769EE"/>
    <w:rsid w:val="00EC454D"/>
    <w:rsid w:val="00EE3636"/>
    <w:rsid w:val="00F000A4"/>
    <w:rsid w:val="00F04BEF"/>
    <w:rsid w:val="00F14C2A"/>
    <w:rsid w:val="00F36084"/>
    <w:rsid w:val="00F4296B"/>
    <w:rsid w:val="00FA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B4CE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026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2</Pages>
  <Words>336</Words>
  <Characters>1918</Characters>
  <Application>Microsoft Office Outlook</Application>
  <DocSecurity>0</DocSecurity>
  <Lines>0</Lines>
  <Paragraphs>0</Paragraphs>
  <ScaleCrop>false</ScaleCrop>
  <Company>FKK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Администрация города</cp:lastModifiedBy>
  <cp:revision>5</cp:revision>
  <cp:lastPrinted>2017-05-31T04:51:00Z</cp:lastPrinted>
  <dcterms:created xsi:type="dcterms:W3CDTF">2017-05-25T07:46:00Z</dcterms:created>
  <dcterms:modified xsi:type="dcterms:W3CDTF">2017-05-31T04:52:00Z</dcterms:modified>
</cp:coreProperties>
</file>